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239AD" w:rsidRDefault="009B33D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D239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0C1F22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การขอลงทะเบียนเรียน</w:t>
          </w:r>
          <w:r w:rsidR="000C1F22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กรณี</w:t>
          </w:r>
          <w:r w:rsidR="000C1F22" w:rsidRPr="00352CA5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เรียนซ้ำ/เรียนซ้ำชั้น</w:t>
          </w:r>
          <w:r w:rsidR="000C1F22" w:rsidRPr="009C30C6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</w:t>
          </w:r>
          <w:r w:rsidR="000C1F22" w:rsidRPr="009C30C6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ของนักเรียนในโรงเรียนสังกัด สพฐ.</w:t>
          </w:r>
        </w:sdtContent>
      </w:sdt>
      <w:r w:rsidR="000C1F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105E2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105E2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bookmarkStart w:id="0" w:name="_GoBack"/>
    <w:bookmarkEnd w:id="0"/>
    <w:p w:rsidR="003F4A0D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E3A2A" wp14:editId="2F6BF5A8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2F507D84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F4A0D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A0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132E1B" w:rsidRDefault="00132E1B" w:rsidP="00D7036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ชื่อกระบวนงาน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cs="Cordia New" w:hint="cs"/>
            <w:color w:val="FF0000"/>
            <w:sz w:val="28"/>
            <w:szCs w:val="28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4D3F63" w:rsidRPr="009D00E8">
            <w:rPr>
              <w:rFonts w:cs="Cordia New"/>
              <w:color w:val="FF0000"/>
              <w:sz w:val="28"/>
              <w:szCs w:val="28"/>
              <w:cs/>
              <w:lang w:bidi="th-TH"/>
            </w:rPr>
            <w:t>การขอลงทะเบียนเรียน (</w:t>
          </w:r>
          <w:r w:rsidR="003067F6" w:rsidRPr="009D00E8">
            <w:rPr>
              <w:rFonts w:cs="Cordia New"/>
              <w:color w:val="FF0000"/>
              <w:sz w:val="28"/>
              <w:szCs w:val="28"/>
              <w:cs/>
              <w:lang w:bidi="th-TH"/>
            </w:rPr>
            <w:t>เรียนซ้ำ</w:t>
          </w:r>
          <w:r w:rsidR="004D3F63" w:rsidRPr="009D00E8">
            <w:rPr>
              <w:rFonts w:cs="Cordia New" w:hint="cs"/>
              <w:color w:val="FF0000"/>
              <w:sz w:val="28"/>
              <w:szCs w:val="28"/>
              <w:cs/>
              <w:lang w:bidi="th-TH"/>
            </w:rPr>
            <w:t>/เรียนซ้ำชั้น</w:t>
          </w:r>
          <w:r w:rsidR="003067F6" w:rsidRPr="009D00E8">
            <w:rPr>
              <w:rFonts w:cs="Cordia New"/>
              <w:color w:val="FF0000"/>
              <w:sz w:val="28"/>
              <w:szCs w:val="28"/>
              <w:cs/>
              <w:lang w:bidi="th-TH"/>
            </w:rPr>
            <w:t>)</w:t>
          </w:r>
        </w:sdtContent>
      </w:sdt>
      <w:r w:rsidRPr="009D00E8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  <w:lang w:bidi="th-TH"/>
        </w:rPr>
        <w:t xml:space="preserve"> 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หน่วยงานที่รับผิดชอบ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sz w:val="28"/>
            <w:szCs w:val="28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D7036A" w:rsidRPr="009D00E8">
            <w:rPr>
              <w:rFonts w:hint="cs"/>
              <w:color w:val="FF0000"/>
              <w:sz w:val="28"/>
              <w:szCs w:val="28"/>
              <w:cs/>
              <w:lang w:bidi="th-TH"/>
            </w:rPr>
            <w:t>กระทรวงศึกษาธิการ</w:t>
          </w:r>
        </w:sdtContent>
      </w:sdt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(ในระบบจะมีให้ตัวเลือก</w:t>
      </w:r>
      <w:r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เลือกกระทรวงของท่าน)</w:t>
      </w:r>
    </w:p>
    <w:p w:rsidR="00132E1B" w:rsidRPr="00132E1B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D7036A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</w:t>
      </w:r>
      <w:proofErr w:type="gramStart"/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proofErr w:type="gramEnd"/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เลือกกรม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/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หน่วยงานของท่าน)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ประเภทของงานบริการ</w:t>
      </w: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F9247C" w:rsidRPr="00D7036A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หมวดหมู่ของงานบริการ</w:t>
      </w:r>
      <w:r w:rsidRPr="00132E1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F9247C" w:rsidRPr="00D7036A">
            <w:rPr>
              <w:rFonts w:ascii="TH SarabunPSK" w:hAnsi="TH SarabunPSK" w:cs="TH SarabunPSK"/>
              <w:color w:val="FF0000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Default="00C77AEA" w:rsidP="00D7036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showingPlcHdr/>
          <w:text/>
        </w:sdtPr>
        <w:sdtEndPr/>
        <w:sdtContent>
          <w:r w:rsidR="00D7036A" w:rsidRPr="009C1415">
            <w:rPr>
              <w:rStyle w:val="PlaceholderText"/>
            </w:rPr>
            <w:t>Click here to enter text.</w:t>
          </w:r>
        </w:sdtContent>
      </w:sdt>
    </w:p>
    <w:p w:rsidR="00132E1B" w:rsidRPr="00075E4A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 w:hint="cs"/>
          <w:color w:val="FB6B5B"/>
          <w:sz w:val="24"/>
          <w:szCs w:val="24"/>
          <w:shd w:val="clear" w:color="auto" w:fill="FFFFFF"/>
          <w:cs/>
          <w:lang w:bidi="th-TH"/>
        </w:rPr>
        <w:tab/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075E4A">
        <w:rPr>
          <w:rStyle w:val="apple-converted-space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|</w:t>
      </w:r>
      <w:r w:rsidR="00132E1B" w:rsidRPr="00075E4A">
        <w:rPr>
          <w:rStyle w:val="apple-converted-space"/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 </w:t>
      </w:r>
      <w:hyperlink r:id="rId11" w:history="1">
        <w:r w:rsidR="00132E1B" w:rsidRPr="00075E4A">
          <w:rPr>
            <w:rStyle w:val="Hyperlink"/>
            <w:rFonts w:ascii="TH SarabunPSK" w:hAnsi="TH SarabunPSK" w:cs="TH SarabunPSK"/>
            <w:color w:val="4CC0C1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  <w:t>)</w:t>
      </w:r>
    </w:p>
    <w:p w:rsidR="00D7036A" w:rsidRPr="00D7036A" w:rsidRDefault="00D7036A" w:rsidP="00D7036A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036A">
        <w:rPr>
          <w:rFonts w:ascii="TH SarabunPSK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132E1B" w:rsidRPr="00D7036A" w:rsidRDefault="00D7036A" w:rsidP="00D7036A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036A">
        <w:rPr>
          <w:rFonts w:ascii="TH SarabunPSK" w:hAnsi="TH SarabunPSK" w:cs="TH SarabunPSK"/>
          <w:sz w:val="32"/>
          <w:szCs w:val="32"/>
          <w:cs/>
          <w:lang w:bidi="th-TH"/>
        </w:rPr>
        <w:t>ระเบียบการวัดและประเมินผลการเรียนรู้</w:t>
      </w:r>
      <w:r w:rsidRPr="00D7036A">
        <w:rPr>
          <w:rFonts w:ascii="TH SarabunPSK" w:hAnsi="TH SarabunPSK" w:cs="TH SarabunPSK"/>
          <w:sz w:val="32"/>
          <w:szCs w:val="32"/>
        </w:rPr>
        <w:t xml:space="preserve"> </w:t>
      </w:r>
      <w:r w:rsidRPr="00D7036A">
        <w:rPr>
          <w:rFonts w:ascii="TH SarabunPSK" w:hAnsi="TH SarabunPSK" w:cs="TH SarabunPSK"/>
          <w:sz w:val="32"/>
          <w:szCs w:val="32"/>
          <w:cs/>
          <w:lang w:bidi="th-TH"/>
        </w:rPr>
        <w:t>ตามหลักสูตรสถานศึกษา</w:t>
      </w:r>
      <w:r w:rsidRPr="00D7036A">
        <w:rPr>
          <w:rFonts w:ascii="TH SarabunPSK" w:hAnsi="TH SarabunPSK" w:cs="TH SarabunPSK"/>
          <w:sz w:val="32"/>
          <w:szCs w:val="32"/>
        </w:rPr>
        <w:t xml:space="preserve"> </w:t>
      </w:r>
      <w:r w:rsidRPr="00D7036A">
        <w:rPr>
          <w:rFonts w:ascii="TH SarabunPSK" w:hAnsi="TH SarabunPSK" w:cs="TH SarabunPSK"/>
          <w:sz w:val="32"/>
          <w:szCs w:val="32"/>
          <w:cs/>
          <w:lang w:bidi="th-TH"/>
        </w:rPr>
        <w:t xml:space="preserve">พุทธศักราช </w:t>
      </w:r>
      <w:r w:rsidRPr="00D7036A">
        <w:rPr>
          <w:rFonts w:ascii="TH SarabunPSK" w:hAnsi="TH SarabunPSK" w:cs="TH SarabunPSK"/>
          <w:sz w:val="32"/>
          <w:szCs w:val="32"/>
        </w:rPr>
        <w:t>2551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247C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247C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ส่วนภูมิภาค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05E2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สถาบันการศึกษา</w:t>
      </w:r>
    </w:p>
    <w:p w:rsidR="003F4A0D" w:rsidRPr="003F4A0D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ส่วนกลางที่ตั้งอยู่ในภูมิภาค</w:t>
      </w:r>
      <w:r w:rsidR="00075E4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5E4A">
            <w:rPr>
              <w:rFonts w:ascii="Segoe UI Symbol" w:eastAsia="MS Gothic" w:hAnsi="Segoe UI Symbol" w:cs="Segoe UI Symbol" w:hint="cs"/>
              <w:color w:val="FF0000"/>
              <w:cs/>
              <w:lang w:bidi="th-TH"/>
            </w:rPr>
            <w:t>☐</w:t>
          </w:r>
        </w:sdtContent>
      </w:sdt>
      <w:r w:rsidR="00075E4A" w:rsidRP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075E4A" w:rsidRPr="00075E4A">
        <w:rPr>
          <w:rFonts w:ascii="TH SarabunPSK" w:hAnsi="TH SarabunPSK" w:cs="TH SarabunPSK"/>
          <w:color w:val="FF0000"/>
          <w:spacing w:val="-2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นอก</w:t>
      </w:r>
      <w:r w:rsidR="00075E4A" w:rsidRP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กฎกระทรวง)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ต่างประเทศ</w:t>
      </w:r>
    </w:p>
    <w:p w:rsidR="00C77AEA" w:rsidRDefault="00075E4A" w:rsidP="00D7036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(ชื่อกฎหมาย</w:t>
      </w: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/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ข้อบังคับ)</w:t>
      </w:r>
      <w:r w:rsid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placeholder>
            <w:docPart w:val="82733BDACB854CD3A72725885BBD04DF"/>
          </w:placeholder>
          <w:showingPlcHdr/>
          <w:text/>
        </w:sdtPr>
        <w:sdtEndPr/>
        <w:sdtContent>
          <w:r w:rsidR="00F9247C" w:rsidRPr="00CE4A67">
            <w:rPr>
              <w:rStyle w:val="PlaceholderText"/>
            </w:rPr>
            <w:t>Click here to enter text.</w:t>
          </w:r>
        </w:sdtContent>
      </w:sdt>
    </w:p>
    <w:p w:rsidR="003F4A0D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placeholder>
            <w:docPart w:val="D8CAA94E584D449686AFFD061DA53A83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placeholder>
            <w:docPart w:val="004565424B66456FA6DC031489761D8F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Pr="009C1415">
            <w:rPr>
              <w:rStyle w:val="PlaceholderText"/>
            </w:rPr>
            <w:t>Choose an item.</w:t>
          </w:r>
        </w:sdtContent>
      </w:sdt>
    </w:p>
    <w:p w:rsidR="003F4A0D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lang w:bidi="th-TH"/>
        </w:rPr>
      </w:pPr>
    </w:p>
    <w:p w:rsidR="00075E4A" w:rsidRPr="00075E4A" w:rsidRDefault="00D7036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ข้อมูลสถิติ</w:t>
      </w:r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จำนวนคำขอที่น้อยที่สุด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showingPlcHdr/>
          <w:text/>
        </w:sdtPr>
        <w:sdtEndPr>
          <w:rPr>
            <w:color w:val="auto"/>
          </w:rPr>
        </w:sdtEndPr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Default="00760D0B" w:rsidP="00D7036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ชื่ออ้างอิงของคู่มือประชาชน (</w:t>
      </w:r>
      <w:r w:rsidR="007815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เพื่อ</w:t>
      </w: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ใช้ในระบบจัดการข้อมูลเท่านั้น)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placeholder>
            <w:docPart w:val="64A1C6A2DD854028B1F16E89844606AC"/>
          </w:placeholder>
          <w:text/>
        </w:sdtPr>
        <w:sdtEndPr/>
        <w:sdtContent>
          <w:r w:rsidR="00105E25" w:rsidRPr="00105E25">
            <w:rPr>
              <w:rFonts w:ascii="TH SarabunPSK" w:hAnsi="TH SarabunPSK" w:cs="TH SarabunPSK"/>
              <w:color w:val="FF0000"/>
              <w:sz w:val="32"/>
              <w:szCs w:val="32"/>
              <w:cs/>
              <w:lang w:bidi="th-TH"/>
            </w:rPr>
            <w:t>การขอลงทะเบียนเรียน (เรียนปกติ/เรียนซ้ำ)</w:t>
          </w:r>
        </w:sdtContent>
      </w:sdt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C77AEA" w:rsidRPr="00760D0B" w:rsidRDefault="00D7036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760D0B" w:rsidRDefault="009B33DD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placeholder>
            <w:docPart w:val="FFA3F100ABCB4D68BEF7EC791323048B"/>
          </w:placeholder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00617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placeholder>
            <w:docPart w:val="50C0CCD5022D47F7865DC049038B900A"/>
          </w:placeholder>
          <w:text/>
        </w:sdtPr>
        <w:sdtEndPr/>
        <w:sdtContent>
          <w:r w:rsidR="0000617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placeholder>
            <w:docPart w:val="C1F830BFA24B4B3AB772DF9D0D618BF2"/>
          </w:placeholder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1621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1621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1621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1621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1621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D7036A" w:rsidRPr="00013BC7" w:rsidRDefault="00D7036A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placeholder>
            <w:docPart w:val="17FF910656F94C01BB3A4C9BCB134918"/>
          </w:placeholder>
          <w:text/>
        </w:sdtPr>
        <w:sdtEndPr/>
        <w:sdtContent>
          <w:r w:rsidR="0071621E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placeholder>
            <w:docPart w:val="0B11A8456B254BAF8D35A70DD8E6A88F"/>
          </w:placeholder>
          <w:text/>
        </w:sdtPr>
        <w:sdtEndPr/>
        <w:sdtContent>
          <w:r w:rsidR="00F9247C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71621E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</w:t>
      </w:r>
      <w:r w:rsidR="00D2626C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ตัวเลข</w:t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2142409315"/>
          <w:placeholder>
            <w:docPart w:val="B76639B1D35A4971B8E1DE68338A8751"/>
          </w:placeholder>
          <w:text/>
        </w:sdtPr>
        <w:sdtEndPr/>
        <w:sdtContent>
          <w:r w:rsidR="00D7036A" w:rsidRPr="00D7036A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781575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</w:pP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Copy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Paste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CE687B" w:rsidRPr="00CD3DDC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3F489A" w:rsidRDefault="009D00E8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*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</w:p>
    <w:p w:rsidR="00013BC7" w:rsidRPr="009D00E8" w:rsidRDefault="009D00E8" w:rsidP="00D7036A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D00E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กรณี</w:t>
      </w:r>
      <w:r w:rsidR="00D7036A" w:rsidRPr="009D00E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การเรียนซ้ำชั้น </w:t>
      </w:r>
    </w:p>
    <w:p w:rsidR="00D7036A" w:rsidRDefault="00D7036A" w:rsidP="00D703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ผู้เรียนที่ไม่ผ่านรายวิชาจำนวนมากและมีแนวโน้มว่าจะเป็นปัญหาต่อการเรียนในระดับชั้นที่สูงขึ้น สถานศึกษาอาจตั้งคณะกรรมการพิจารณาให้เรียนช้ำชั้นได้ ทั้งนี้ ให้คำนึงถึงวุฒิภาวะและความรู้ความสามารถของผู้เรียนเป็นสำคัญ</w:t>
      </w:r>
    </w:p>
    <w:p w:rsidR="00D7036A" w:rsidRDefault="009D00E8" w:rsidP="00D703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ผู้เรียนที่ไม่มีคุณสมบัติตามเกณฑ์การเลื่อนชั้น สถานศึกษาควรให้เรียนซ้ำชั้น ทั้งนี้ สถานศึกษาอาจใช้ดุลยพินิจให้เลื่อนชั้นได้ หากพิจารณาว่าผู้เรียนมีคุณสมบัติข้อใดข้อหนึ่ง ดังต่อไปนี้</w:t>
      </w:r>
    </w:p>
    <w:p w:rsidR="009D00E8" w:rsidRDefault="009D00E8" w:rsidP="009D00E8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มีเวลาเรียนไม่ถึงร้อยละ 80 อันเนื่องจากสาเหตุจำเป็นหรือเหตุสุดวิสัย แต่มีคุณสมบัติตามเกณฑ์การเลื่อนชั้นในข้ออื่นๆ ครบถ้วน</w:t>
      </w:r>
    </w:p>
    <w:p w:rsidR="009D00E8" w:rsidRDefault="009D00E8" w:rsidP="009D00E8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เรียนมีผลการประเมินผ่านมาตรฐานการเรียนรู้และตัวชี้วัดไม่ถึงเกณฑ์ตามที่สถานศึกษากำหนดในแต่ละรายวิชา แต่เห็นว่าสามารถสอนเสริมได้ในปีการศึกษานั้น และมีคุณสมบัติตามเกณฑ์การเลื่อนชั้นในข้ออื่นๆ ครบถ้วน</w:t>
      </w:r>
    </w:p>
    <w:p w:rsidR="009D00E8" w:rsidRDefault="009D00E8" w:rsidP="009D00E8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ผู้เรียนมีผลการประเมินรายวิชาในกลุ่มสาระภาษาไทย คณิตศาสตร์ วิทยาศาสตร์ สังคมศึกษา ศาสนาและวัฒนธรรมอยู่ในระดับผ่าน</w:t>
      </w:r>
    </w:p>
    <w:p w:rsidR="009D00E8" w:rsidRDefault="009D00E8" w:rsidP="009D00E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ก่อนจะให้ผู้เรียนเรียนซ้ำชั้น สถานศึกษาควรแจ้งให้ผู้ปกครองและผู้เรียนทราบเหตุผลของการเรียนซ้ำชั้น</w:t>
      </w:r>
    </w:p>
    <w:p w:rsidR="009D00E8" w:rsidRPr="009D00E8" w:rsidRDefault="009D00E8" w:rsidP="009D00E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ทั้งนี้ </w:t>
      </w:r>
      <w:r w:rsidRPr="009D00E8">
        <w:rPr>
          <w:rFonts w:ascii="TH SarabunPSK" w:hAnsi="TH SarabunPSK" w:cs="TH SarabunPSK"/>
          <w:sz w:val="32"/>
          <w:szCs w:val="32"/>
          <w:cs/>
          <w:lang w:bidi="th-TH"/>
        </w:rPr>
        <w:t>ระยะเวลาให้บริการเริ่มนับเมื่อเอกสารถูกต้อง ครบถ้วน</w:t>
      </w:r>
    </w:p>
    <w:p w:rsidR="00D7036A" w:rsidRDefault="00D7036A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5175D" w:rsidRDefault="009D00E8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1445"/>
        <w:gridCol w:w="2041"/>
        <w:gridCol w:w="1110"/>
        <w:gridCol w:w="1052"/>
        <w:gridCol w:w="2119"/>
        <w:gridCol w:w="1784"/>
      </w:tblGrid>
      <w:tr w:rsidR="0018441F" w:rsidTr="009D00E8">
        <w:trPr>
          <w:tblHeader/>
        </w:trPr>
        <w:tc>
          <w:tcPr>
            <w:tcW w:w="609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5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41" w:type="dxa"/>
            <w:vAlign w:val="center"/>
          </w:tcPr>
          <w:p w:rsidR="0018441F" w:rsidRPr="00263F10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3F10">
              <w:rPr>
                <w:rFonts w:ascii="TH SarabunPSK" w:hAnsi="TH SarabunPSK" w:cs="TH SarabunPSK" w:hint="cs"/>
                <w:color w:val="FF0000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19" w:type="dxa"/>
          </w:tcPr>
          <w:p w:rsidR="00263F10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263F10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784" w:type="dxa"/>
          </w:tcPr>
          <w:p w:rsidR="0018441F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441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8441F" w:rsidRPr="00CE4A67" w:rsidTr="009D00E8">
        <w:tc>
          <w:tcPr>
            <w:tcW w:w="60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5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14769">
                  <w:rPr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41" w:type="dxa"/>
              </w:tcPr>
              <w:p w:rsidR="0018441F" w:rsidRPr="00CE4A67" w:rsidRDefault="00F14769" w:rsidP="00F14769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ตรวจสอบแบบลงทะเบียนเรียน/ลงทะเบียนเรียนซ้ำ</w:t>
                </w:r>
                <w:r w:rsidR="00F9247C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/ลงทะเบียนเรียนซ้ำชั้น</w:t>
                </w:r>
              </w:p>
            </w:tc>
          </w:sdtContent>
        </w:sdt>
        <w:tc>
          <w:tcPr>
            <w:tcW w:w="1110" w:type="dxa"/>
          </w:tcPr>
          <w:p w:rsidR="0018441F" w:rsidRPr="00CE4A67" w:rsidRDefault="00F14769" w:rsidP="00F14769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263F10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A7911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19" w:type="dxa"/>
          </w:tcPr>
          <w:p w:rsidR="0018441F" w:rsidRPr="00CE4A67" w:rsidRDefault="00F1476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4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9D00E8">
        <w:tc>
          <w:tcPr>
            <w:tcW w:w="60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5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14769">
                  <w:rPr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41" w:type="dxa"/>
              </w:tcPr>
              <w:p w:rsidR="0018441F" w:rsidRPr="00CE4A67" w:rsidRDefault="00F9247C" w:rsidP="00F9247C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หัวหน้างานทะเบียนและวัดผลเป็นผู้พิจารณาและเสนอ</w:t>
                </w:r>
                <w:r w:rsidR="00F1476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ผู้อำนวยการ</w:t>
                </w:r>
              </w:p>
            </w:tc>
          </w:sdtContent>
        </w:sdt>
        <w:tc>
          <w:tcPr>
            <w:tcW w:w="1110" w:type="dxa"/>
          </w:tcPr>
          <w:p w:rsidR="0018441F" w:rsidRPr="00CE4A67" w:rsidRDefault="00F14769" w:rsidP="00F14769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A7911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19" w:type="dxa"/>
          </w:tcPr>
          <w:p w:rsidR="0018441F" w:rsidRPr="00CE4A67" w:rsidRDefault="00F1476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4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9D00E8">
        <w:tc>
          <w:tcPr>
            <w:tcW w:w="60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445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14769">
                  <w:rPr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41" w:type="dxa"/>
              </w:tcPr>
              <w:p w:rsidR="0018441F" w:rsidRPr="00CE4A67" w:rsidRDefault="00F14769" w:rsidP="00F14769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ผู้อำนวยการ</w:t>
                </w:r>
                <w:r w:rsidR="00F9247C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พิจารณาลงนามอนุญาต</w:t>
                </w:r>
              </w:p>
            </w:tc>
          </w:sdtContent>
        </w:sdt>
        <w:tc>
          <w:tcPr>
            <w:tcW w:w="1110" w:type="dxa"/>
          </w:tcPr>
          <w:p w:rsidR="0018441F" w:rsidRPr="00CE4A67" w:rsidRDefault="00F14769" w:rsidP="00F14769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A7911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19" w:type="dxa"/>
          </w:tcPr>
          <w:p w:rsidR="0018441F" w:rsidRPr="00CE4A67" w:rsidRDefault="00F1476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4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9D00E8">
        <w:tc>
          <w:tcPr>
            <w:tcW w:w="60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5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14769">
                  <w:rPr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484246540"/>
            <w:text/>
          </w:sdtPr>
          <w:sdtEndPr/>
          <w:sdtContent>
            <w:tc>
              <w:tcPr>
                <w:tcW w:w="2041" w:type="dxa"/>
              </w:tcPr>
              <w:p w:rsidR="0018441F" w:rsidRPr="00CE4A67" w:rsidRDefault="00F14769" w:rsidP="00F14769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ฝ่ายทะเบียนติดประชาสัมพันธ์</w:t>
                </w:r>
              </w:p>
            </w:tc>
          </w:sdtContent>
        </w:sdt>
        <w:tc>
          <w:tcPr>
            <w:tcW w:w="1110" w:type="dxa"/>
          </w:tcPr>
          <w:p w:rsidR="0018441F" w:rsidRPr="00CE4A67" w:rsidRDefault="00F14769" w:rsidP="00F14769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CE4A67" w:rsidRDefault="009B33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6610703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A7911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19" w:type="dxa"/>
          </w:tcPr>
          <w:p w:rsidR="0018441F" w:rsidRPr="00CE4A67" w:rsidRDefault="00F1476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47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4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1A7911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2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1A791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แล้ว</w:t>
      </w: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Default="009B33DD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911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และระยะเวลาปฏิบัติราชการมาแล้ว</w:t>
      </w:r>
      <w:r w:rsid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263F10" w:rsidRP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263F1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291120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text/>
        </w:sdtPr>
        <w:sdtEndPr/>
        <w:sdtContent>
          <w:r w:rsidR="009D00E8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0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หน่วยของเวลา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E668E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F1476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Pr="00C26ED0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65175D" w:rsidRDefault="009D00E8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AA773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ที่ออกโดยหน่วยงานภาครัฐ</w:t>
      </w:r>
    </w:p>
    <w:p w:rsidR="0085230C" w:rsidRDefault="009D00E8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  <w:t xml:space="preserve">-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ไม่มี-</w:t>
      </w: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AA773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A10CD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="00A10CDA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</w:t>
      </w:r>
      <w:r w:rsidR="00A10CD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2379"/>
        <w:gridCol w:w="1128"/>
        <w:gridCol w:w="1114"/>
        <w:gridCol w:w="1539"/>
        <w:gridCol w:w="2018"/>
        <w:gridCol w:w="1759"/>
      </w:tblGrid>
      <w:tr w:rsidR="00422EAB" w:rsidTr="00422EAB">
        <w:trPr>
          <w:tblHeader/>
        </w:trPr>
        <w:tc>
          <w:tcPr>
            <w:tcW w:w="44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7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D13F2E" w:rsidRDefault="00422EAB" w:rsidP="00F9247C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263F10" w:rsidRDefault="00422EAB" w:rsidP="00F9247C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114" w:type="dxa"/>
            <w:vAlign w:val="center"/>
          </w:tcPr>
          <w:p w:rsidR="00422EAB" w:rsidRPr="00AA7734" w:rsidRDefault="00422EAB" w:rsidP="00F924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539" w:type="dxa"/>
            <w:vAlign w:val="center"/>
          </w:tcPr>
          <w:p w:rsidR="00422EAB" w:rsidRPr="00AA7734" w:rsidRDefault="00422EAB" w:rsidP="00F924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2018" w:type="dxa"/>
            <w:vAlign w:val="center"/>
          </w:tcPr>
          <w:p w:rsidR="00422EAB" w:rsidRPr="00FE579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9" w:type="dxa"/>
            <w:vAlign w:val="center"/>
          </w:tcPr>
          <w:p w:rsidR="00422EAB" w:rsidRPr="00AA7734" w:rsidRDefault="00422EAB" w:rsidP="00F924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</w:tcPr>
          <w:p w:rsidR="00422EAB" w:rsidRDefault="001A7911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แบบคำร้องขอลงทะเบียนเรียน</w:t>
            </w:r>
          </w:p>
        </w:tc>
        <w:tc>
          <w:tcPr>
            <w:tcW w:w="1128" w:type="dxa"/>
          </w:tcPr>
          <w:p w:rsidR="00422EAB" w:rsidRDefault="009D00E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14" w:type="dxa"/>
              </w:tcPr>
              <w:p w:rsidR="00422EAB" w:rsidRDefault="001A7911" w:rsidP="001A791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F9247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1A7911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230C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0561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028A3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รายละเอียดค่าธรรมเนียม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279FB" w:rsidRPr="00F028A3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color w:val="FF0000"/>
          <w:sz w:val="24"/>
          <w:szCs w:val="24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ร้อยละ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 w:rsidRP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>ใช้หน่วยค่าธรรมเนียมแบบร้อย</w:t>
      </w:r>
      <w:r w:rsid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ละ </w:t>
      </w:r>
      <w:r w:rsidR="00F028A3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028A3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F028A3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9D00E8" w:rsidRPr="009A1805" w:rsidRDefault="009D00E8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216FA4" w:rsidRPr="0065175D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ช่องทางการร้องเรียน</w:t>
      </w:r>
    </w:p>
    <w:p w:rsidR="0019582A" w:rsidRDefault="009B33DD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F1476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005284425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9B33DD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text/>
        </w:sdtPr>
        <w:sdtEndPr/>
        <w:sdtContent>
          <w:r w:rsidR="00F1476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1702670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9B33DD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623849763"/>
          <w:text/>
        </w:sdtPr>
        <w:sdtEndPr/>
        <w:sdtContent>
          <w:r w:rsidR="00F1476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เว็บไซท์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985898380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9D00E8" w:rsidRPr="00FB2E04" w:rsidRDefault="009B33DD" w:rsidP="009D00E8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9D00E8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9D00E8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9D00E8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9D00E8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9D00E8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9D00E8" w:rsidRPr="00FB2E04" w:rsidRDefault="009D00E8" w:rsidP="009D00E8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9D00E8" w:rsidRPr="00FB2E04" w:rsidRDefault="009B33DD" w:rsidP="009D00E8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9D00E8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9D00E8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9D00E8" w:rsidRPr="00FB2E04" w:rsidRDefault="009D00E8" w:rsidP="009D00E8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10F0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110F0C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นี้ หากต้องการเพิ่มจำนวนช่องทาง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</w:t>
      </w:r>
      <w:r w:rsidR="006C07C4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</w:t>
      </w:r>
      <w:r w:rsidR="006C07C4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  <w:br/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8D7B9E" w:rsidRP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D51311" w:rsidRDefault="009D00E8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="00D51311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ชื่อเอกสาร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8D7B9E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อัพโหลดไฟล์เอกสาร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ใช้ลิงค์ไฟล์เอกสาร </w:t>
      </w:r>
      <w:r w:rsidRPr="00D51311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ในระบบมีให้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คลิก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เพื่ออัพโหลดไฟล์เอกสารตัวอย่าง)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982CD7" w:rsidRDefault="009D00E8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D51311" w:rsidRPr="00982CD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</w:p>
    <w:p w:rsidR="00982CD7" w:rsidRPr="00D51311" w:rsidRDefault="009B33DD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2012127455"/>
          <w:showingPlcHdr/>
          <w:text/>
        </w:sdtPr>
        <w:sdtEndPr/>
        <w:sdtContent>
          <w:r w:rsidR="00982CD7"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C6B68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บันทึกข้อมูลคู่มือสำหรับประชาชน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ขออนุมัติเผยแพร่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เพื่อส่งคู่มือไปที่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Reviewer)</w:t>
      </w: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EF0DAF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D5060E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D5060E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D5060E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7851BE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D5060E">
        <w:rPr>
          <w:rFonts w:ascii="TH SarabunPSK" w:hAnsi="TH SarabunPSK" w:cs="TH SarabunPSK"/>
          <w:color w:val="FF0000"/>
          <w:lang w:bidi="th-TH"/>
        </w:rPr>
        <w:t>23</w:t>
      </w:r>
      <w:r w:rsidR="00D5060E" w:rsidRPr="00D5060E">
        <w:rPr>
          <w:rFonts w:ascii="TH SarabunPSK" w:hAnsi="TH SarabunPSK" w:cs="TH SarabunPSK" w:hint="cs"/>
          <w:color w:val="FF0000"/>
          <w:cs/>
          <w:lang w:bidi="th-TH"/>
        </w:rPr>
        <w:t xml:space="preserve"> เมษายน</w:t>
      </w:r>
      <w:r w:rsidRPr="00D5060E">
        <w:rPr>
          <w:rFonts w:ascii="TH SarabunPSK" w:hAnsi="TH SarabunPSK" w:cs="TH SarabunPSK"/>
          <w:color w:val="FF0000"/>
          <w:lang w:bidi="th-TH"/>
        </w:rPr>
        <w:t xml:space="preserve"> 2558</w:t>
      </w:r>
    </w:p>
    <w:sectPr w:rsidR="003F4A0D" w:rsidRPr="007851BE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3DD" w:rsidRDefault="009B33DD" w:rsidP="00D7036A">
      <w:pPr>
        <w:spacing w:after="0" w:line="240" w:lineRule="auto"/>
      </w:pPr>
      <w:r>
        <w:separator/>
      </w:r>
    </w:p>
  </w:endnote>
  <w:endnote w:type="continuationSeparator" w:id="0">
    <w:p w:rsidR="009B33DD" w:rsidRDefault="009B33DD" w:rsidP="00D7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36A" w:rsidRDefault="00D7036A">
    <w:pPr>
      <w:pStyle w:val="Footer"/>
      <w:rPr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3DD" w:rsidRDefault="009B33DD" w:rsidP="00D7036A">
      <w:pPr>
        <w:spacing w:after="0" w:line="240" w:lineRule="auto"/>
      </w:pPr>
      <w:r>
        <w:separator/>
      </w:r>
    </w:p>
  </w:footnote>
  <w:footnote w:type="continuationSeparator" w:id="0">
    <w:p w:rsidR="009B33DD" w:rsidRDefault="009B33DD" w:rsidP="00D7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A39FE"/>
    <w:multiLevelType w:val="hybridMultilevel"/>
    <w:tmpl w:val="CE8A38F2"/>
    <w:lvl w:ilvl="0" w:tplc="552CFE98">
      <w:start w:val="15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C0F06300"/>
    <w:lvl w:ilvl="0" w:tplc="6FFA45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B0492"/>
    <w:multiLevelType w:val="hybridMultilevel"/>
    <w:tmpl w:val="68DC620E"/>
    <w:lvl w:ilvl="0" w:tplc="C682DC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617B"/>
    <w:rsid w:val="00013BC7"/>
    <w:rsid w:val="0002479E"/>
    <w:rsid w:val="00067A20"/>
    <w:rsid w:val="00075E4A"/>
    <w:rsid w:val="000C1F22"/>
    <w:rsid w:val="000C466B"/>
    <w:rsid w:val="00105E25"/>
    <w:rsid w:val="00110F0C"/>
    <w:rsid w:val="00132E1B"/>
    <w:rsid w:val="001449E7"/>
    <w:rsid w:val="001560DE"/>
    <w:rsid w:val="00164004"/>
    <w:rsid w:val="0017533B"/>
    <w:rsid w:val="0018441F"/>
    <w:rsid w:val="0019582A"/>
    <w:rsid w:val="001A7911"/>
    <w:rsid w:val="001B1C8D"/>
    <w:rsid w:val="001E05C0"/>
    <w:rsid w:val="00210AAF"/>
    <w:rsid w:val="00216FA4"/>
    <w:rsid w:val="002440E7"/>
    <w:rsid w:val="00261D40"/>
    <w:rsid w:val="00263F10"/>
    <w:rsid w:val="00291120"/>
    <w:rsid w:val="002B2D62"/>
    <w:rsid w:val="003067F6"/>
    <w:rsid w:val="003240F6"/>
    <w:rsid w:val="00352D56"/>
    <w:rsid w:val="00353030"/>
    <w:rsid w:val="00357299"/>
    <w:rsid w:val="003C25A4"/>
    <w:rsid w:val="003D43B5"/>
    <w:rsid w:val="003F489A"/>
    <w:rsid w:val="003F4A0D"/>
    <w:rsid w:val="00422EAB"/>
    <w:rsid w:val="00444BFB"/>
    <w:rsid w:val="004C0C85"/>
    <w:rsid w:val="004D24ED"/>
    <w:rsid w:val="004D3F63"/>
    <w:rsid w:val="004E30D6"/>
    <w:rsid w:val="0050561E"/>
    <w:rsid w:val="00593E8D"/>
    <w:rsid w:val="005C6B68"/>
    <w:rsid w:val="00622C63"/>
    <w:rsid w:val="0065175D"/>
    <w:rsid w:val="006B37B7"/>
    <w:rsid w:val="006C07C4"/>
    <w:rsid w:val="006C6C22"/>
    <w:rsid w:val="00707AED"/>
    <w:rsid w:val="00712638"/>
    <w:rsid w:val="0071621E"/>
    <w:rsid w:val="00760D0B"/>
    <w:rsid w:val="00761FD0"/>
    <w:rsid w:val="00771FD1"/>
    <w:rsid w:val="00781575"/>
    <w:rsid w:val="007851BE"/>
    <w:rsid w:val="00790214"/>
    <w:rsid w:val="00793306"/>
    <w:rsid w:val="007C143C"/>
    <w:rsid w:val="007E1E74"/>
    <w:rsid w:val="0085230C"/>
    <w:rsid w:val="00862FC5"/>
    <w:rsid w:val="008A3CB7"/>
    <w:rsid w:val="008B3521"/>
    <w:rsid w:val="008D684A"/>
    <w:rsid w:val="008D7B9E"/>
    <w:rsid w:val="00914267"/>
    <w:rsid w:val="00934C64"/>
    <w:rsid w:val="00982CD7"/>
    <w:rsid w:val="00983E7C"/>
    <w:rsid w:val="0098687F"/>
    <w:rsid w:val="009A11E7"/>
    <w:rsid w:val="009A1805"/>
    <w:rsid w:val="009B06C0"/>
    <w:rsid w:val="009B33DD"/>
    <w:rsid w:val="009D00E8"/>
    <w:rsid w:val="00A05B9B"/>
    <w:rsid w:val="00A10CDA"/>
    <w:rsid w:val="00A35E04"/>
    <w:rsid w:val="00A47E94"/>
    <w:rsid w:val="00AA7734"/>
    <w:rsid w:val="00AF4A06"/>
    <w:rsid w:val="00B95782"/>
    <w:rsid w:val="00BC5DA7"/>
    <w:rsid w:val="00BF6CA4"/>
    <w:rsid w:val="00C21238"/>
    <w:rsid w:val="00C26ED0"/>
    <w:rsid w:val="00C3045F"/>
    <w:rsid w:val="00C338C7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7036A"/>
    <w:rsid w:val="00E01AA0"/>
    <w:rsid w:val="00E06DC1"/>
    <w:rsid w:val="00E279FB"/>
    <w:rsid w:val="00E33AD5"/>
    <w:rsid w:val="00E56012"/>
    <w:rsid w:val="00E668EE"/>
    <w:rsid w:val="00E97AE3"/>
    <w:rsid w:val="00EB5853"/>
    <w:rsid w:val="00EF0DAF"/>
    <w:rsid w:val="00F028A3"/>
    <w:rsid w:val="00F14769"/>
    <w:rsid w:val="00F8122B"/>
    <w:rsid w:val="00F9247C"/>
    <w:rsid w:val="00FA3A4D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03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36A"/>
  </w:style>
  <w:style w:type="paragraph" w:styleId="Footer">
    <w:name w:val="footer"/>
    <w:basedOn w:val="Normal"/>
    <w:link w:val="FooterChar"/>
    <w:uiPriority w:val="99"/>
    <w:unhideWhenUsed/>
    <w:rsid w:val="00D703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3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03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36A"/>
  </w:style>
  <w:style w:type="paragraph" w:styleId="Footer">
    <w:name w:val="footer"/>
    <w:basedOn w:val="Normal"/>
    <w:link w:val="FooterChar"/>
    <w:uiPriority w:val="99"/>
    <w:unhideWhenUsed/>
    <w:rsid w:val="00D703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2733BDACB854CD3A72725885BBD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53D4D-7D42-488B-88D3-00423581DF6A}"/>
      </w:docPartPr>
      <w:docPartBody>
        <w:p w:rsidR="00330150" w:rsidRDefault="00330150" w:rsidP="00330150">
          <w:pPr>
            <w:pStyle w:val="82733BDACB854CD3A72725885BBD04DF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D8CAA94E584D449686AFFD061DA53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1F4E4-45FE-473C-A435-58973ABEA825}"/>
      </w:docPartPr>
      <w:docPartBody>
        <w:p w:rsidR="00330150" w:rsidRDefault="00330150" w:rsidP="00330150">
          <w:pPr>
            <w:pStyle w:val="D8CAA94E584D449686AFFD061DA53A8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04565424B66456FA6DC031489761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4E858-C4E4-49B1-9E1D-BF2F049CDC67}"/>
      </w:docPartPr>
      <w:docPartBody>
        <w:p w:rsidR="00330150" w:rsidRDefault="00330150" w:rsidP="00330150">
          <w:pPr>
            <w:pStyle w:val="004565424B66456FA6DC031489761D8F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3AC49E56FF44B2AB19B6CAF373B1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528F-95CD-488F-A58C-0BAC59505BF9}"/>
      </w:docPartPr>
      <w:docPartBody>
        <w:p w:rsidR="00094829" w:rsidRDefault="00330150" w:rsidP="00330150">
          <w:pPr>
            <w:pStyle w:val="23AC49E56FF44B2AB19B6CAF373B112D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5317F6"/>
    <w:rsid w:val="0062536B"/>
    <w:rsid w:val="006F7AC0"/>
    <w:rsid w:val="00724949"/>
    <w:rsid w:val="00790C6B"/>
    <w:rsid w:val="008345F7"/>
    <w:rsid w:val="009D791A"/>
    <w:rsid w:val="00B0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0C6B"/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E7DA2E7759B41058A546541471E3FCD">
    <w:name w:val="6E7DA2E7759B41058A546541471E3FCD"/>
    <w:rsid w:val="00790C6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0C6B"/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E7DA2E7759B41058A546541471E3FCD">
    <w:name w:val="6E7DA2E7759B41058A546541471E3FCD"/>
    <w:rsid w:val="00790C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1D292-7C32-41AC-8BA5-25DEDA61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3</cp:revision>
  <cp:lastPrinted>2015-03-02T15:12:00Z</cp:lastPrinted>
  <dcterms:created xsi:type="dcterms:W3CDTF">2015-06-11T08:44:00Z</dcterms:created>
  <dcterms:modified xsi:type="dcterms:W3CDTF">2015-07-06T11:57:00Z</dcterms:modified>
</cp:coreProperties>
</file>